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A42DE" w:rsidRPr="002A42DE" w:rsidRDefault="00AD063D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PROGRAM DELA 2023 – ZVEZA KULTURNIH DRUŠTEV</w:t>
      </w:r>
    </w:p>
    <w:p w:rsidR="002A42DE" w:rsidRDefault="002A42DE" w:rsidP="002A42DE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AD063D" w:rsidRPr="00AD063D" w:rsidRDefault="00AD063D" w:rsidP="00AD063D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AD063D" w:rsidRPr="00AD063D" w:rsidTr="00D61AE9">
        <w:trPr>
          <w:cantSplit/>
          <w:trHeight w:val="395"/>
        </w:trPr>
        <w:tc>
          <w:tcPr>
            <w:tcW w:w="2263" w:type="dxa"/>
            <w:vAlign w:val="center"/>
          </w:tcPr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Ime programa:</w:t>
            </w:r>
          </w:p>
        </w:tc>
        <w:tc>
          <w:tcPr>
            <w:tcW w:w="6946" w:type="dxa"/>
            <w:vAlign w:val="center"/>
          </w:tcPr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KULTURNI PRAZNIK 8. FEBRUAR </w:t>
            </w:r>
          </w:p>
        </w:tc>
      </w:tr>
      <w:tr w:rsidR="00AD063D" w:rsidRPr="00AD063D" w:rsidTr="00E72529">
        <w:trPr>
          <w:cantSplit/>
          <w:trHeight w:val="9243"/>
        </w:trPr>
        <w:tc>
          <w:tcPr>
            <w:tcW w:w="9209" w:type="dxa"/>
            <w:gridSpan w:val="2"/>
          </w:tcPr>
          <w:p w:rsidR="00AD063D" w:rsidRPr="00AD063D" w:rsidRDefault="00AD063D" w:rsidP="00AD063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Podrobneje opišite program dela, ki naj zajema tudi cilje posameznega programa letu 2023. </w:t>
            </w:r>
          </w:p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AD063D" w:rsidRPr="00AD063D" w:rsidTr="00D61AE9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AD063D" w:rsidRPr="00AD063D" w:rsidRDefault="00AD063D" w:rsidP="00AD063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AD063D" w:rsidRPr="00AD063D" w:rsidRDefault="00AD063D" w:rsidP="00AD063D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AD063D" w:rsidRPr="00AD063D" w:rsidRDefault="00AD063D" w:rsidP="00AD063D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AD063D" w:rsidRPr="00AD063D" w:rsidRDefault="00AD063D" w:rsidP="00AD063D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AD063D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8" w:history="1">
              <w:r w:rsidRPr="00AD063D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AD063D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AD063D" w:rsidRPr="00AD063D" w:rsidRDefault="00AD063D" w:rsidP="00AD063D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AD063D" w:rsidRPr="00AD063D" w:rsidRDefault="00AD063D" w:rsidP="00AD063D">
      <w:pPr>
        <w:suppressAutoHyphens w:val="0"/>
        <w:spacing w:after="160" w:line="259" w:lineRule="auto"/>
        <w:rPr>
          <w:rFonts w:ascii="Calibri" w:hAnsi="Calibri" w:cs="Calibri"/>
          <w:sz w:val="22"/>
          <w:szCs w:val="22"/>
          <w:lang w:eastAsia="sl-SI"/>
        </w:rPr>
      </w:pPr>
      <w:r w:rsidRPr="00AD063D">
        <w:rPr>
          <w:rFonts w:ascii="Calibri" w:hAnsi="Calibri" w:cs="Calibri"/>
          <w:sz w:val="22"/>
          <w:szCs w:val="22"/>
          <w:lang w:eastAsia="sl-SI"/>
        </w:rPr>
        <w:br w:type="page"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AD063D" w:rsidRPr="00AD063D" w:rsidTr="00D61AE9">
        <w:trPr>
          <w:cantSplit/>
          <w:trHeight w:val="395"/>
        </w:trPr>
        <w:tc>
          <w:tcPr>
            <w:tcW w:w="2263" w:type="dxa"/>
            <w:vAlign w:val="center"/>
          </w:tcPr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lastRenderedPageBreak/>
              <w:t>Ime programa:</w:t>
            </w:r>
          </w:p>
        </w:tc>
        <w:tc>
          <w:tcPr>
            <w:tcW w:w="6946" w:type="dxa"/>
            <w:vAlign w:val="center"/>
          </w:tcPr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KULTURA ZA VSAK ČAS </w:t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>(v okviru Tedna ljubiteljske kulture)</w:t>
            </w:r>
            <w:r w:rsidRPr="00AD063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AD063D" w:rsidRPr="00AD063D" w:rsidTr="00E72529">
        <w:trPr>
          <w:cantSplit/>
          <w:trHeight w:val="11061"/>
        </w:trPr>
        <w:tc>
          <w:tcPr>
            <w:tcW w:w="9209" w:type="dxa"/>
            <w:gridSpan w:val="2"/>
          </w:tcPr>
          <w:p w:rsidR="00AD063D" w:rsidRPr="00AD063D" w:rsidRDefault="00AD063D" w:rsidP="00AD063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Podrobneje opišite program dela, ki naj zajema tudi cilje posameznega programa letu 2023. </w:t>
            </w:r>
          </w:p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AD063D" w:rsidRPr="00AD063D" w:rsidTr="00D61AE9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AD063D" w:rsidRPr="00AD063D" w:rsidRDefault="00AD063D" w:rsidP="00AD063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AD063D" w:rsidRPr="00AD063D" w:rsidRDefault="00AD063D" w:rsidP="00AD063D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bookmarkStart w:id="0" w:name="_GoBack"/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bookmarkEnd w:id="0"/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AD063D" w:rsidRPr="00AD063D" w:rsidRDefault="00AD063D" w:rsidP="00AD063D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AD063D" w:rsidRPr="00AD063D" w:rsidRDefault="00AD063D" w:rsidP="00AD063D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AD063D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9" w:history="1">
              <w:r w:rsidRPr="00AD063D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AD063D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E72529" w:rsidRDefault="00E72529" w:rsidP="00AD063D">
      <w:pPr>
        <w:suppressAutoHyphens w:val="0"/>
        <w:spacing w:after="160" w:line="259" w:lineRule="auto"/>
        <w:rPr>
          <w:rFonts w:ascii="Calibri" w:hAnsi="Calibri" w:cs="Calibri"/>
          <w:sz w:val="22"/>
          <w:szCs w:val="22"/>
          <w:lang w:eastAsia="sl-SI"/>
        </w:rPr>
      </w:pPr>
    </w:p>
    <w:p w:rsidR="00AD063D" w:rsidRPr="00AD063D" w:rsidRDefault="00AD063D" w:rsidP="00AD063D">
      <w:pPr>
        <w:suppressAutoHyphens w:val="0"/>
        <w:spacing w:after="160" w:line="259" w:lineRule="auto"/>
        <w:rPr>
          <w:rFonts w:ascii="Calibri" w:hAnsi="Calibri" w:cs="Calibri"/>
          <w:sz w:val="22"/>
          <w:szCs w:val="22"/>
          <w:lang w:eastAsia="sl-SI"/>
        </w:rPr>
      </w:pPr>
      <w:r w:rsidRPr="00AD063D">
        <w:rPr>
          <w:rFonts w:ascii="Calibri" w:hAnsi="Calibri" w:cs="Calibri"/>
          <w:sz w:val="22"/>
          <w:szCs w:val="22"/>
          <w:lang w:eastAsia="sl-SI"/>
        </w:rPr>
        <w:br w:type="page"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AD063D" w:rsidRPr="00AD063D" w:rsidTr="00D61AE9">
        <w:trPr>
          <w:cantSplit/>
          <w:trHeight w:val="395"/>
        </w:trPr>
        <w:tc>
          <w:tcPr>
            <w:tcW w:w="2263" w:type="dxa"/>
            <w:vAlign w:val="center"/>
          </w:tcPr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Ime programa:</w:t>
            </w:r>
          </w:p>
        </w:tc>
        <w:tc>
          <w:tcPr>
            <w:tcW w:w="6946" w:type="dxa"/>
            <w:vAlign w:val="center"/>
          </w:tcPr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KULTURNA MAVRICA </w:t>
            </w:r>
          </w:p>
        </w:tc>
      </w:tr>
      <w:tr w:rsidR="00AD063D" w:rsidRPr="00AD063D" w:rsidTr="00E72529">
        <w:trPr>
          <w:cantSplit/>
          <w:trHeight w:val="11203"/>
        </w:trPr>
        <w:tc>
          <w:tcPr>
            <w:tcW w:w="9209" w:type="dxa"/>
            <w:gridSpan w:val="2"/>
          </w:tcPr>
          <w:p w:rsidR="00AD063D" w:rsidRPr="00AD063D" w:rsidRDefault="00AD063D" w:rsidP="00AD063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Podrobneje opišite program dela, ki naj zajema tudi cilje posameznega programa letu 2023. </w:t>
            </w:r>
          </w:p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AD063D" w:rsidRPr="00AD063D" w:rsidTr="00D61AE9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AD063D" w:rsidRPr="00AD063D" w:rsidRDefault="00AD063D" w:rsidP="00AD063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AD063D" w:rsidRPr="00AD063D" w:rsidRDefault="00AD063D" w:rsidP="00AD063D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AD063D" w:rsidRPr="00AD063D" w:rsidRDefault="00AD063D" w:rsidP="00AD063D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AD063D" w:rsidRPr="00AD063D" w:rsidRDefault="00AD063D" w:rsidP="00AD063D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AD063D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10" w:history="1">
              <w:r w:rsidRPr="00AD063D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AD063D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AD063D" w:rsidRPr="00AD063D" w:rsidRDefault="00AD063D" w:rsidP="00AD063D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E72529" w:rsidRDefault="00E72529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  <w:r>
        <w:rPr>
          <w:rFonts w:ascii="Calibri" w:hAnsi="Calibri" w:cs="Calibri"/>
          <w:sz w:val="22"/>
          <w:szCs w:val="22"/>
          <w:lang w:eastAsia="sl-SI"/>
        </w:rPr>
        <w:br w:type="page"/>
      </w:r>
    </w:p>
    <w:p w:rsidR="00AD063D" w:rsidRPr="00AD063D" w:rsidRDefault="00AD063D" w:rsidP="00AD063D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AD063D" w:rsidRPr="00AD063D" w:rsidTr="00D61AE9">
        <w:trPr>
          <w:cantSplit/>
          <w:trHeight w:val="395"/>
        </w:trPr>
        <w:tc>
          <w:tcPr>
            <w:tcW w:w="2263" w:type="dxa"/>
            <w:vAlign w:val="center"/>
          </w:tcPr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Ime programa:</w:t>
            </w:r>
          </w:p>
        </w:tc>
        <w:tc>
          <w:tcPr>
            <w:tcW w:w="6946" w:type="dxa"/>
            <w:vAlign w:val="center"/>
          </w:tcPr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OSTALE AKTIVNOSTI </w:t>
            </w:r>
          </w:p>
        </w:tc>
      </w:tr>
      <w:tr w:rsidR="00AD063D" w:rsidRPr="00AD063D" w:rsidTr="00D61AE9">
        <w:trPr>
          <w:cantSplit/>
          <w:trHeight w:val="7261"/>
        </w:trPr>
        <w:tc>
          <w:tcPr>
            <w:tcW w:w="9209" w:type="dxa"/>
            <w:gridSpan w:val="2"/>
          </w:tcPr>
          <w:p w:rsidR="00AD063D" w:rsidRPr="00AD063D" w:rsidRDefault="00AD063D" w:rsidP="00AD063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>Podrobneje opišite program dela, ki naj zajema tudi cilje posameznega programa letu 202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3</w:t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5E7D72"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AD063D" w:rsidRPr="00AD063D" w:rsidRDefault="00AD063D" w:rsidP="00AD063D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AD063D" w:rsidRPr="00AD063D" w:rsidTr="00D61AE9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AD063D" w:rsidRPr="00AD063D" w:rsidRDefault="00AD063D" w:rsidP="00AD063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AD063D" w:rsidRPr="00AD063D" w:rsidRDefault="00AD063D" w:rsidP="00AD063D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AD063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AD063D" w:rsidRPr="00AD063D" w:rsidRDefault="00AD063D" w:rsidP="00AD063D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AD063D" w:rsidRPr="00AD063D" w:rsidRDefault="00AD063D" w:rsidP="00AD063D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AD063D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11" w:history="1">
              <w:r w:rsidRPr="00AD063D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AD063D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AD063D" w:rsidRPr="00AD063D" w:rsidRDefault="00AD063D" w:rsidP="00AD063D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AD063D" w:rsidRPr="00AD063D" w:rsidRDefault="00AD063D" w:rsidP="00AD063D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AD063D" w:rsidRPr="00AD063D" w:rsidRDefault="00AD063D" w:rsidP="00AD063D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  <w:r w:rsidRPr="00AD063D">
        <w:rPr>
          <w:rFonts w:ascii="Calibri" w:hAnsi="Calibri" w:cs="Calibri"/>
          <w:b/>
          <w:sz w:val="22"/>
          <w:szCs w:val="22"/>
          <w:lang w:eastAsia="sl-SI"/>
        </w:rPr>
        <w:t>IZJAVA</w:t>
      </w:r>
    </w:p>
    <w:p w:rsidR="00AD063D" w:rsidRPr="00AD063D" w:rsidRDefault="00AD063D" w:rsidP="00AD063D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AD063D" w:rsidRPr="00AD063D" w:rsidRDefault="00AD063D" w:rsidP="00AD063D">
      <w:p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AD063D">
        <w:rPr>
          <w:rFonts w:ascii="Calibri" w:hAnsi="Calibri" w:cs="Calibri"/>
          <w:color w:val="000000"/>
          <w:sz w:val="20"/>
          <w:szCs w:val="20"/>
          <w:lang w:eastAsia="sl-SI"/>
        </w:rPr>
        <w:t>V primeru, da bo strokovna komisija po končanem vrednotenju za posamičen program predlagala znesek sofinanciranja, ki bo manjši od predlaganega oziroma pričakovanega, izjavljam naslednje (</w:t>
      </w:r>
      <w:r w:rsidRPr="00AD063D">
        <w:rPr>
          <w:rFonts w:ascii="Calibri" w:hAnsi="Calibri" w:cs="Calibri"/>
          <w:b/>
          <w:color w:val="000000"/>
          <w:sz w:val="20"/>
          <w:szCs w:val="20"/>
          <w:u w:val="single"/>
          <w:lang w:eastAsia="sl-SI"/>
        </w:rPr>
        <w:t>ustrezno označite</w:t>
      </w:r>
      <w:r w:rsidRPr="00AD063D">
        <w:rPr>
          <w:rFonts w:ascii="Calibri" w:hAnsi="Calibri" w:cs="Calibri"/>
          <w:color w:val="000000"/>
          <w:sz w:val="20"/>
          <w:szCs w:val="20"/>
          <w:lang w:eastAsia="sl-SI"/>
        </w:rPr>
        <w:t>):</w:t>
      </w:r>
    </w:p>
    <w:p w:rsidR="00AD063D" w:rsidRPr="00AD063D" w:rsidRDefault="00AD063D" w:rsidP="00AD063D">
      <w:pPr>
        <w:suppressAutoHyphens w:val="0"/>
        <w:spacing w:after="100"/>
        <w:ind w:left="360"/>
        <w:jc w:val="both"/>
        <w:rPr>
          <w:rFonts w:ascii="Calibri" w:hAnsi="Calibri" w:cs="Calibri"/>
          <w:sz w:val="20"/>
          <w:szCs w:val="20"/>
          <w:lang w:eastAsia="sl-SI"/>
        </w:rPr>
      </w:pPr>
      <w:r w:rsidRPr="00AD063D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AD063D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D60124">
        <w:rPr>
          <w:rFonts w:ascii="Calibri" w:hAnsi="Calibri" w:cs="Calibri"/>
          <w:sz w:val="20"/>
          <w:szCs w:val="20"/>
          <w:lang w:eastAsia="sl-SI"/>
        </w:rPr>
      </w:r>
      <w:r w:rsidR="00D60124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AD063D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AD063D">
        <w:rPr>
          <w:rFonts w:ascii="Calibri" w:hAnsi="Calibri" w:cs="Calibri"/>
          <w:sz w:val="20"/>
          <w:szCs w:val="20"/>
          <w:lang w:eastAsia="sl-SI"/>
        </w:rPr>
        <w:t xml:space="preserve"> da odstopam od te vloge,</w:t>
      </w:r>
    </w:p>
    <w:p w:rsidR="00AD063D" w:rsidRPr="00AD063D" w:rsidRDefault="00AD063D" w:rsidP="00AD063D">
      <w:pPr>
        <w:suppressAutoHyphens w:val="0"/>
        <w:spacing w:after="100"/>
        <w:ind w:left="36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AD063D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AD063D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D60124">
        <w:rPr>
          <w:rFonts w:ascii="Calibri" w:hAnsi="Calibri" w:cs="Calibri"/>
          <w:sz w:val="20"/>
          <w:szCs w:val="20"/>
          <w:lang w:eastAsia="sl-SI"/>
        </w:rPr>
      </w:r>
      <w:r w:rsidR="00D60124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AD063D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AD063D">
        <w:rPr>
          <w:rFonts w:ascii="Calibri" w:hAnsi="Calibri" w:cs="Calibri"/>
          <w:sz w:val="20"/>
          <w:szCs w:val="20"/>
          <w:lang w:eastAsia="sl-SI"/>
        </w:rPr>
        <w:t xml:space="preserve"> program bo izveden v skrčenem obsegu </w:t>
      </w:r>
      <w:r w:rsidRPr="00AD063D">
        <w:rPr>
          <w:rFonts w:ascii="Calibri" w:hAnsi="Calibri" w:cs="Calibri"/>
          <w:sz w:val="18"/>
          <w:szCs w:val="18"/>
          <w:lang w:eastAsia="sl-SI"/>
        </w:rPr>
        <w:t>(v tem primeru, komisija odloča, ali se program sofinancira ali ne),</w:t>
      </w:r>
    </w:p>
    <w:p w:rsidR="00AD063D" w:rsidRPr="00AD063D" w:rsidRDefault="00AD063D" w:rsidP="00AD063D">
      <w:pPr>
        <w:suppressAutoHyphens w:val="0"/>
        <w:ind w:left="360"/>
        <w:rPr>
          <w:rFonts w:ascii="Calibri" w:hAnsi="Calibri" w:cs="Calibri"/>
          <w:b/>
          <w:sz w:val="20"/>
          <w:szCs w:val="20"/>
          <w:lang w:eastAsia="sl-SI"/>
        </w:rPr>
      </w:pPr>
      <w:r w:rsidRPr="00AD063D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AD063D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D60124">
        <w:rPr>
          <w:rFonts w:ascii="Calibri" w:hAnsi="Calibri" w:cs="Calibri"/>
          <w:sz w:val="20"/>
          <w:szCs w:val="20"/>
          <w:lang w:eastAsia="sl-SI"/>
        </w:rPr>
      </w:r>
      <w:r w:rsidR="00D60124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AD063D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AD063D">
        <w:rPr>
          <w:rFonts w:ascii="Calibri" w:hAnsi="Calibri" w:cs="Calibri"/>
          <w:sz w:val="20"/>
          <w:szCs w:val="20"/>
          <w:lang w:eastAsia="sl-SI"/>
        </w:rPr>
        <w:t xml:space="preserve"> program bo izveden v vsakem primeru.</w:t>
      </w:r>
    </w:p>
    <w:p w:rsidR="00AD063D" w:rsidRPr="00AD063D" w:rsidRDefault="00AD063D" w:rsidP="00AD063D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AD063D" w:rsidRPr="00AD063D" w:rsidRDefault="00AD063D" w:rsidP="00AD063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AD063D" w:rsidRDefault="00AD063D" w:rsidP="00AD063D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0"/>
          <w:szCs w:val="20"/>
          <w:lang w:eastAsia="sl-SI"/>
        </w:rPr>
      </w:pPr>
      <w:r w:rsidRPr="00AD063D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7C2280" w:rsidRDefault="007C2280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7C2280" w:rsidRPr="002A42DE" w:rsidRDefault="007C2280" w:rsidP="007C2280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t>FINANČNI NAČRT PROGRAMOV</w:t>
      </w:r>
    </w:p>
    <w:p w:rsidR="007C2280" w:rsidRPr="002A42DE" w:rsidRDefault="007C2280" w:rsidP="007C2280">
      <w:pPr>
        <w:tabs>
          <w:tab w:val="left" w:pos="4605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7C2280" w:rsidRPr="002A42DE" w:rsidRDefault="007C2280" w:rsidP="007C2280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Upravičeni stroški sofinanciranja programa so tisti stroški, ki so neposredno povezani z izvajanjem programa, </w:t>
      </w:r>
      <w:proofErr w:type="spellStart"/>
      <w:r w:rsidRPr="002A42DE">
        <w:rPr>
          <w:rFonts w:ascii="Calibri" w:hAnsi="Calibri" w:cs="Calibri"/>
          <w:sz w:val="20"/>
          <w:szCs w:val="20"/>
          <w:lang w:eastAsia="sl-SI"/>
        </w:rPr>
        <w:t>npr</w:t>
      </w:r>
      <w:proofErr w:type="spellEnd"/>
      <w:r w:rsidRPr="002A42DE">
        <w:rPr>
          <w:rFonts w:ascii="Calibri" w:hAnsi="Calibri" w:cs="Calibri"/>
          <w:sz w:val="20"/>
          <w:szCs w:val="20"/>
          <w:lang w:eastAsia="sl-SI"/>
        </w:rPr>
        <w:t>: stroški administracije, stroški telefona, stroški materiala, poštni stroški, stroški zaposlenih, mentorstva, nagrade, svetovanja, st</w:t>
      </w:r>
      <w:r>
        <w:rPr>
          <w:rFonts w:ascii="Calibri" w:hAnsi="Calibri" w:cs="Calibri"/>
          <w:sz w:val="20"/>
          <w:szCs w:val="20"/>
          <w:lang w:eastAsia="sl-SI"/>
        </w:rPr>
        <w:t>roški strokovne literature, ipd</w:t>
      </w:r>
      <w:r w:rsidRPr="002A42DE">
        <w:rPr>
          <w:rFonts w:ascii="Calibri" w:hAnsi="Calibri" w:cs="Calibri"/>
          <w:sz w:val="20"/>
          <w:szCs w:val="20"/>
          <w:lang w:eastAsia="sl-SI"/>
        </w:rPr>
        <w:t>. Upravičeni stroški ne morejo biti investicijski stroški in stroški investicijskega vzdrževanja.</w:t>
      </w:r>
    </w:p>
    <w:p w:rsidR="007C2280" w:rsidRPr="002A42DE" w:rsidRDefault="007C2280" w:rsidP="007C2280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7C2280" w:rsidRPr="002A42DE" w:rsidTr="004231FE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PROGRAMOV</w:t>
            </w:r>
          </w:p>
        </w:tc>
        <w:tc>
          <w:tcPr>
            <w:tcW w:w="3118" w:type="dxa"/>
            <w:shd w:val="clear" w:color="auto" w:fill="E0E0E0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7C2280" w:rsidRPr="002A42DE" w:rsidTr="00C00C83">
        <w:trPr>
          <w:jc w:val="center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KULTURNI PRAZNIK 8. FEBRUAR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:rsidR="007C2280" w:rsidRPr="002A42DE" w:rsidRDefault="00C51576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Pr="002A42DE" w:rsidRDefault="007C2280" w:rsidP="004231F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scenarij</w:t>
            </w:r>
          </w:p>
        </w:tc>
        <w:tc>
          <w:tcPr>
            <w:tcW w:w="3118" w:type="dxa"/>
          </w:tcPr>
          <w:p w:rsidR="007C2280" w:rsidRPr="00C51576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Pr="002A42DE" w:rsidRDefault="007C2280" w:rsidP="004231F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prevoz</w:t>
            </w:r>
          </w:p>
        </w:tc>
        <w:tc>
          <w:tcPr>
            <w:tcW w:w="3118" w:type="dxa"/>
          </w:tcPr>
          <w:p w:rsidR="007C2280" w:rsidRPr="00C51576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Pr="002A42DE" w:rsidRDefault="007C2280" w:rsidP="004231F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nastopajoči</w:t>
            </w:r>
          </w:p>
        </w:tc>
        <w:tc>
          <w:tcPr>
            <w:tcW w:w="3118" w:type="dxa"/>
          </w:tcPr>
          <w:p w:rsidR="007C2280" w:rsidRPr="00C51576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Pr="002A42DE" w:rsidRDefault="007C2280" w:rsidP="004231F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dvorana</w:t>
            </w:r>
          </w:p>
        </w:tc>
        <w:tc>
          <w:tcPr>
            <w:tcW w:w="3118" w:type="dxa"/>
          </w:tcPr>
          <w:p w:rsidR="007C2280" w:rsidRPr="00C51576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Default="007C2280" w:rsidP="004231F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tiskovine (vabila, plakati)</w:t>
            </w:r>
          </w:p>
        </w:tc>
        <w:tc>
          <w:tcPr>
            <w:tcW w:w="3118" w:type="dxa"/>
          </w:tcPr>
          <w:p w:rsidR="007C2280" w:rsidRPr="00C51576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Default="007C2280" w:rsidP="004231F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ostali materialni stroški</w:t>
            </w:r>
          </w:p>
        </w:tc>
        <w:tc>
          <w:tcPr>
            <w:tcW w:w="3118" w:type="dxa"/>
          </w:tcPr>
          <w:p w:rsidR="007C2280" w:rsidRPr="00C51576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C00C83">
        <w:trPr>
          <w:jc w:val="center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KULTURA ZA VSAK ČAS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:rsidR="007C2280" w:rsidRPr="00C51576" w:rsidRDefault="00C51576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Pr="002A42DE" w:rsidRDefault="007C2280" w:rsidP="007C2280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scenarij</w:t>
            </w:r>
          </w:p>
        </w:tc>
        <w:tc>
          <w:tcPr>
            <w:tcW w:w="3118" w:type="dxa"/>
          </w:tcPr>
          <w:p w:rsidR="007C2280" w:rsidRPr="00C51576" w:rsidRDefault="007C2280" w:rsidP="007C228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Pr="002A42DE" w:rsidRDefault="007C2280" w:rsidP="007C2280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prevoz</w:t>
            </w:r>
          </w:p>
        </w:tc>
        <w:tc>
          <w:tcPr>
            <w:tcW w:w="3118" w:type="dxa"/>
          </w:tcPr>
          <w:p w:rsidR="007C2280" w:rsidRPr="00C51576" w:rsidRDefault="007C2280" w:rsidP="007C228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Pr="002A42DE" w:rsidRDefault="007C2280" w:rsidP="007C2280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nastopajoči</w:t>
            </w:r>
          </w:p>
        </w:tc>
        <w:tc>
          <w:tcPr>
            <w:tcW w:w="3118" w:type="dxa"/>
          </w:tcPr>
          <w:p w:rsidR="007C2280" w:rsidRPr="00C51576" w:rsidRDefault="007C2280" w:rsidP="007C228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Pr="002A42DE" w:rsidRDefault="007C2280" w:rsidP="007C2280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dvorana</w:t>
            </w:r>
          </w:p>
        </w:tc>
        <w:tc>
          <w:tcPr>
            <w:tcW w:w="3118" w:type="dxa"/>
          </w:tcPr>
          <w:p w:rsidR="007C2280" w:rsidRPr="00C51576" w:rsidRDefault="007C2280" w:rsidP="007C228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Default="007C2280" w:rsidP="007C2280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soorganizacija</w:t>
            </w:r>
            <w:proofErr w:type="spellEnd"/>
          </w:p>
        </w:tc>
        <w:tc>
          <w:tcPr>
            <w:tcW w:w="3118" w:type="dxa"/>
          </w:tcPr>
          <w:p w:rsidR="007C2280" w:rsidRPr="00C51576" w:rsidRDefault="007C2280" w:rsidP="007C228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Default="007C2280" w:rsidP="007C2280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tiskovine (vabila, plakati)</w:t>
            </w:r>
          </w:p>
        </w:tc>
        <w:tc>
          <w:tcPr>
            <w:tcW w:w="3118" w:type="dxa"/>
          </w:tcPr>
          <w:p w:rsidR="007C2280" w:rsidRPr="00C51576" w:rsidRDefault="007C2280" w:rsidP="007C228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Default="007C2280" w:rsidP="007C2280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ostali materialni stroški</w:t>
            </w:r>
          </w:p>
        </w:tc>
        <w:tc>
          <w:tcPr>
            <w:tcW w:w="3118" w:type="dxa"/>
          </w:tcPr>
          <w:p w:rsidR="007C2280" w:rsidRPr="00C51576" w:rsidRDefault="007C2280" w:rsidP="007C228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C00C83">
        <w:trPr>
          <w:jc w:val="center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7C2280" w:rsidRPr="00EE1120" w:rsidRDefault="007C2280" w:rsidP="007C228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KULTURNA MAVRICA: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:rsidR="007C2280" w:rsidRPr="00C51576" w:rsidRDefault="00C51576" w:rsidP="007C228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vAlign w:val="bottom"/>
          </w:tcPr>
          <w:p w:rsidR="007C2280" w:rsidRPr="002A42DE" w:rsidRDefault="007C2280" w:rsidP="007C2280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prevoz</w:t>
            </w:r>
          </w:p>
        </w:tc>
        <w:tc>
          <w:tcPr>
            <w:tcW w:w="3118" w:type="dxa"/>
          </w:tcPr>
          <w:p w:rsidR="007C2280" w:rsidRPr="00C51576" w:rsidRDefault="007C2280" w:rsidP="007C228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0770E4">
        <w:trPr>
          <w:jc w:val="center"/>
        </w:trPr>
        <w:tc>
          <w:tcPr>
            <w:tcW w:w="3828" w:type="dxa"/>
            <w:vAlign w:val="bottom"/>
          </w:tcPr>
          <w:p w:rsidR="007C2280" w:rsidRPr="002A42DE" w:rsidRDefault="007C2280" w:rsidP="007C2280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nastopajoči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80" w:rsidRPr="00C51576" w:rsidRDefault="007C2280" w:rsidP="007C228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0770E4">
        <w:trPr>
          <w:jc w:val="center"/>
        </w:trPr>
        <w:tc>
          <w:tcPr>
            <w:tcW w:w="3828" w:type="dxa"/>
            <w:vAlign w:val="bottom"/>
          </w:tcPr>
          <w:p w:rsidR="007C2280" w:rsidRPr="002A42DE" w:rsidRDefault="007C2280" w:rsidP="007C2280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prehrana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80" w:rsidRPr="00C51576" w:rsidRDefault="007C2280" w:rsidP="007C228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0770E4">
        <w:trPr>
          <w:jc w:val="center"/>
        </w:trPr>
        <w:tc>
          <w:tcPr>
            <w:tcW w:w="3828" w:type="dxa"/>
            <w:vAlign w:val="bottom"/>
          </w:tcPr>
          <w:p w:rsidR="007C2280" w:rsidRDefault="007C2280" w:rsidP="007C2280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ogled muzeja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80" w:rsidRPr="00C51576" w:rsidRDefault="007C2280" w:rsidP="007C228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0770E4">
        <w:trPr>
          <w:jc w:val="center"/>
        </w:trPr>
        <w:tc>
          <w:tcPr>
            <w:tcW w:w="3828" w:type="dxa"/>
            <w:vAlign w:val="bottom"/>
          </w:tcPr>
          <w:p w:rsidR="007C2280" w:rsidRDefault="007C2280" w:rsidP="007C2280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ostali materialni stroški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80" w:rsidRPr="00C51576" w:rsidRDefault="007C2280" w:rsidP="007C228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21D7E" w:rsidRPr="002A42DE" w:rsidTr="00C00C83">
        <w:trPr>
          <w:jc w:val="center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221D7E" w:rsidRPr="002A42DE" w:rsidRDefault="00221D7E" w:rsidP="004231F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OSTALE AKTIVNOSTI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:rsidR="00221D7E" w:rsidRPr="00C51576" w:rsidRDefault="00C51576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21D7E" w:rsidRPr="002A42DE" w:rsidTr="004231FE">
        <w:trPr>
          <w:jc w:val="center"/>
        </w:trPr>
        <w:tc>
          <w:tcPr>
            <w:tcW w:w="3828" w:type="dxa"/>
            <w:vAlign w:val="bottom"/>
          </w:tcPr>
          <w:p w:rsidR="00221D7E" w:rsidRPr="002A42DE" w:rsidRDefault="00221D7E" w:rsidP="004231F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izobraževanje</w:t>
            </w:r>
          </w:p>
        </w:tc>
        <w:tc>
          <w:tcPr>
            <w:tcW w:w="3118" w:type="dxa"/>
          </w:tcPr>
          <w:p w:rsidR="00221D7E" w:rsidRPr="00C51576" w:rsidRDefault="00221D7E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21D7E" w:rsidRPr="002A42DE" w:rsidTr="004231FE">
        <w:trPr>
          <w:jc w:val="center"/>
        </w:trPr>
        <w:tc>
          <w:tcPr>
            <w:tcW w:w="3828" w:type="dxa"/>
            <w:vAlign w:val="bottom"/>
          </w:tcPr>
          <w:p w:rsidR="00221D7E" w:rsidRPr="002A42DE" w:rsidRDefault="00221D7E" w:rsidP="004231F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potni stroški</w:t>
            </w:r>
          </w:p>
        </w:tc>
        <w:tc>
          <w:tcPr>
            <w:tcW w:w="3118" w:type="dxa"/>
          </w:tcPr>
          <w:p w:rsidR="00221D7E" w:rsidRPr="00C51576" w:rsidRDefault="00221D7E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21D7E" w:rsidRPr="002A42DE" w:rsidTr="004231FE">
        <w:trPr>
          <w:jc w:val="center"/>
        </w:trPr>
        <w:tc>
          <w:tcPr>
            <w:tcW w:w="3828" w:type="dxa"/>
            <w:vAlign w:val="bottom"/>
          </w:tcPr>
          <w:p w:rsidR="00221D7E" w:rsidRPr="002A42DE" w:rsidRDefault="00221D7E" w:rsidP="004231F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priznanja</w:t>
            </w:r>
          </w:p>
        </w:tc>
        <w:tc>
          <w:tcPr>
            <w:tcW w:w="3118" w:type="dxa"/>
          </w:tcPr>
          <w:p w:rsidR="00221D7E" w:rsidRPr="00C51576" w:rsidRDefault="00221D7E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21D7E" w:rsidRPr="002A42DE" w:rsidTr="004231FE">
        <w:trPr>
          <w:jc w:val="center"/>
        </w:trPr>
        <w:tc>
          <w:tcPr>
            <w:tcW w:w="3828" w:type="dxa"/>
            <w:vAlign w:val="bottom"/>
          </w:tcPr>
          <w:p w:rsidR="00221D7E" w:rsidRPr="002A42DE" w:rsidRDefault="00221D7E" w:rsidP="004231F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računovodkinja</w:t>
            </w:r>
          </w:p>
        </w:tc>
        <w:tc>
          <w:tcPr>
            <w:tcW w:w="3118" w:type="dxa"/>
          </w:tcPr>
          <w:p w:rsidR="00221D7E" w:rsidRPr="00C51576" w:rsidRDefault="00221D7E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21D7E" w:rsidRPr="002A42DE" w:rsidTr="004231FE">
        <w:trPr>
          <w:jc w:val="center"/>
        </w:trPr>
        <w:tc>
          <w:tcPr>
            <w:tcW w:w="3828" w:type="dxa"/>
            <w:vAlign w:val="bottom"/>
          </w:tcPr>
          <w:p w:rsidR="00221D7E" w:rsidRDefault="00221D7E" w:rsidP="004231F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reklama</w:t>
            </w:r>
          </w:p>
        </w:tc>
        <w:tc>
          <w:tcPr>
            <w:tcW w:w="3118" w:type="dxa"/>
          </w:tcPr>
          <w:p w:rsidR="00221D7E" w:rsidRPr="00C51576" w:rsidRDefault="00221D7E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21D7E" w:rsidRPr="002A42DE" w:rsidTr="004231FE">
        <w:trPr>
          <w:jc w:val="center"/>
        </w:trPr>
        <w:tc>
          <w:tcPr>
            <w:tcW w:w="3828" w:type="dxa"/>
            <w:vAlign w:val="bottom"/>
          </w:tcPr>
          <w:p w:rsidR="00221D7E" w:rsidRDefault="00221D7E" w:rsidP="004231F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bančni stroški</w:t>
            </w:r>
          </w:p>
        </w:tc>
        <w:tc>
          <w:tcPr>
            <w:tcW w:w="3118" w:type="dxa"/>
          </w:tcPr>
          <w:p w:rsidR="00221D7E" w:rsidRPr="00C51576" w:rsidRDefault="00221D7E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21D7E" w:rsidRPr="002A42DE" w:rsidTr="004231FE">
        <w:trPr>
          <w:jc w:val="center"/>
        </w:trPr>
        <w:tc>
          <w:tcPr>
            <w:tcW w:w="3828" w:type="dxa"/>
            <w:vAlign w:val="bottom"/>
          </w:tcPr>
          <w:p w:rsidR="00221D7E" w:rsidRDefault="00221D7E" w:rsidP="004231F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ostali materialni stroški</w:t>
            </w:r>
          </w:p>
        </w:tc>
        <w:tc>
          <w:tcPr>
            <w:tcW w:w="3118" w:type="dxa"/>
          </w:tcPr>
          <w:p w:rsidR="00221D7E" w:rsidRPr="00C51576" w:rsidRDefault="00221D7E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7C2280" w:rsidRPr="002A42DE" w:rsidRDefault="007C2280" w:rsidP="007C228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7C2280" w:rsidRPr="002A42DE" w:rsidRDefault="007C2280" w:rsidP="007C228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7C2280" w:rsidRPr="002A42DE" w:rsidRDefault="007C2280" w:rsidP="007C2280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7C2280" w:rsidRPr="002A42DE" w:rsidTr="004231FE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PROGRAMA</w:t>
            </w:r>
          </w:p>
        </w:tc>
        <w:tc>
          <w:tcPr>
            <w:tcW w:w="3118" w:type="dxa"/>
            <w:shd w:val="clear" w:color="auto" w:fill="E0E0E0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</w:tcPr>
          <w:p w:rsidR="007C2280" w:rsidRPr="002A42DE" w:rsidRDefault="007C2280" w:rsidP="00C51576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Lastna sredstva </w:t>
            </w:r>
          </w:p>
        </w:tc>
        <w:tc>
          <w:tcPr>
            <w:tcW w:w="3118" w:type="dxa"/>
          </w:tcPr>
          <w:p w:rsidR="007C2280" w:rsidRPr="00366483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3118" w:type="dxa"/>
          </w:tcPr>
          <w:p w:rsidR="007C2280" w:rsidRPr="00366483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Javni sklad za kulturne dejavnosti</w:t>
            </w:r>
          </w:p>
        </w:tc>
        <w:tc>
          <w:tcPr>
            <w:tcW w:w="3118" w:type="dxa"/>
          </w:tcPr>
          <w:p w:rsidR="007C2280" w:rsidRPr="00366483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Ministrstvo za kulturo</w:t>
            </w:r>
          </w:p>
        </w:tc>
        <w:tc>
          <w:tcPr>
            <w:tcW w:w="3118" w:type="dxa"/>
          </w:tcPr>
          <w:p w:rsidR="007C2280" w:rsidRPr="00366483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:rsidR="007C2280" w:rsidRPr="00366483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:rsidR="007C2280" w:rsidRPr="00366483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3118" w:type="dxa"/>
          </w:tcPr>
          <w:p w:rsidR="007C2280" w:rsidRPr="00366483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:rsidR="007C2280" w:rsidRPr="00366483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</w:tcPr>
          <w:p w:rsidR="007C2280" w:rsidRPr="00366483" w:rsidRDefault="007C2280" w:rsidP="004231F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7C2280" w:rsidRPr="00366483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</w:tcPr>
          <w:p w:rsidR="007C2280" w:rsidRPr="00366483" w:rsidRDefault="007C2280" w:rsidP="004231F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7C2280" w:rsidRPr="00366483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</w:tcPr>
          <w:p w:rsidR="007C2280" w:rsidRPr="00366483" w:rsidRDefault="007C2280" w:rsidP="004231F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7C2280" w:rsidRPr="00366483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</w:tcPr>
          <w:p w:rsidR="007C2280" w:rsidRPr="00366483" w:rsidRDefault="007C2280" w:rsidP="004231F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7C2280" w:rsidRPr="00366483" w:rsidRDefault="007C2280" w:rsidP="004231F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36648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7C2280" w:rsidRPr="002A42DE" w:rsidTr="004231F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7C2280" w:rsidRPr="002A42DE" w:rsidRDefault="007C2280" w:rsidP="004231F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F65287" w:rsidRDefault="00F65287" w:rsidP="00051423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F65287" w:rsidRDefault="00F65287" w:rsidP="00051423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FC039D" w:rsidRDefault="00FC039D" w:rsidP="0005142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C039D" w:rsidRDefault="00FC039D" w:rsidP="0005142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C039D" w:rsidRDefault="00FC039D" w:rsidP="0005142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C039D" w:rsidRDefault="00FC039D" w:rsidP="0005142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C039D" w:rsidRDefault="00FC039D" w:rsidP="0005142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051423" w:rsidRPr="002A42DE" w:rsidRDefault="00051423" w:rsidP="0005142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"/>
    </w:p>
    <w:p w:rsidR="00051423" w:rsidRPr="002A42DE" w:rsidRDefault="00051423" w:rsidP="00051423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051423" w:rsidRPr="002A42DE" w:rsidRDefault="00051423" w:rsidP="00051423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2" w:name="Besedilo5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2"/>
    </w:p>
    <w:p w:rsidR="00051423" w:rsidRPr="002A42DE" w:rsidRDefault="00051423" w:rsidP="0005142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051423" w:rsidRPr="002A42DE" w:rsidRDefault="00051423" w:rsidP="0005142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051423" w:rsidRPr="002A42DE" w:rsidRDefault="00051423" w:rsidP="0005142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051423" w:rsidRDefault="00051423" w:rsidP="00051423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051423" w:rsidRDefault="00051423" w:rsidP="00051423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051423" w:rsidRPr="002A42DE" w:rsidRDefault="00051423" w:rsidP="00AD063D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sectPr w:rsidR="00051423" w:rsidRPr="002A42DE" w:rsidSect="00654BA8">
      <w:footerReference w:type="default" r:id="rId12"/>
      <w:headerReference w:type="first" r:id="rId13"/>
      <w:footerReference w:type="first" r:id="rId14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124" w:rsidRDefault="00D60124">
      <w:r>
        <w:separator/>
      </w:r>
    </w:p>
  </w:endnote>
  <w:endnote w:type="continuationSeparator" w:id="0">
    <w:p w:rsidR="00D60124" w:rsidRDefault="00D60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C6D94" w:rsidRPr="006335D9" w:rsidRDefault="006C6D94" w:rsidP="006335D9">
        <w:pPr>
          <w:pStyle w:val="Noga"/>
          <w:jc w:val="right"/>
          <w:rPr>
            <w:sz w:val="22"/>
          </w:rPr>
        </w:pPr>
        <w:r w:rsidRPr="00E72529">
          <w:rPr>
            <w:rFonts w:ascii="Calibri" w:hAnsi="Calibri"/>
            <w:bCs/>
            <w:sz w:val="20"/>
          </w:rPr>
          <w:fldChar w:fldCharType="begin"/>
        </w:r>
        <w:r w:rsidRPr="00E72529">
          <w:rPr>
            <w:rFonts w:ascii="Calibri" w:hAnsi="Calibri"/>
            <w:bCs/>
            <w:sz w:val="20"/>
          </w:rPr>
          <w:instrText>PAGE</w:instrText>
        </w:r>
        <w:r w:rsidRPr="00E72529">
          <w:rPr>
            <w:rFonts w:ascii="Calibri" w:hAnsi="Calibri"/>
            <w:bCs/>
            <w:sz w:val="20"/>
          </w:rPr>
          <w:fldChar w:fldCharType="separate"/>
        </w:r>
        <w:r w:rsidR="00FC039D" w:rsidRPr="00E72529">
          <w:rPr>
            <w:rFonts w:ascii="Calibri" w:hAnsi="Calibri"/>
            <w:bCs/>
            <w:noProof/>
            <w:sz w:val="20"/>
          </w:rPr>
          <w:t>6</w:t>
        </w:r>
        <w:r w:rsidRPr="00E72529">
          <w:rPr>
            <w:rFonts w:ascii="Calibri" w:hAnsi="Calibri"/>
            <w:bCs/>
            <w:sz w:val="20"/>
          </w:rPr>
          <w:fldChar w:fldCharType="end"/>
        </w:r>
        <w:r w:rsidRPr="00E72529">
          <w:rPr>
            <w:rFonts w:ascii="Calibri" w:hAnsi="Calibri"/>
            <w:sz w:val="20"/>
          </w:rPr>
          <w:t>/</w:t>
        </w:r>
        <w:r w:rsidRPr="00E72529">
          <w:rPr>
            <w:rFonts w:ascii="Calibri" w:hAnsi="Calibri"/>
            <w:bCs/>
            <w:sz w:val="20"/>
          </w:rPr>
          <w:fldChar w:fldCharType="begin"/>
        </w:r>
        <w:r w:rsidRPr="00E72529">
          <w:rPr>
            <w:rFonts w:ascii="Calibri" w:hAnsi="Calibri"/>
            <w:bCs/>
            <w:sz w:val="20"/>
          </w:rPr>
          <w:instrText>NUMPAGES</w:instrText>
        </w:r>
        <w:r w:rsidRPr="00E72529">
          <w:rPr>
            <w:rFonts w:ascii="Calibri" w:hAnsi="Calibri"/>
            <w:bCs/>
            <w:sz w:val="20"/>
          </w:rPr>
          <w:fldChar w:fldCharType="separate"/>
        </w:r>
        <w:r w:rsidR="00FC039D" w:rsidRPr="00E72529">
          <w:rPr>
            <w:rFonts w:ascii="Calibri" w:hAnsi="Calibri"/>
            <w:bCs/>
            <w:noProof/>
            <w:sz w:val="20"/>
          </w:rPr>
          <w:t>6</w:t>
        </w:r>
        <w:r w:rsidRPr="00E72529">
          <w:rPr>
            <w:rFonts w:ascii="Calibri" w:hAnsi="Calibri"/>
            <w:bCs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C6D94" w:rsidRPr="002A42DE" w:rsidRDefault="006C6D94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E72529">
              <w:rPr>
                <w:rFonts w:ascii="Calibri" w:hAnsi="Calibri"/>
                <w:bCs/>
                <w:sz w:val="20"/>
              </w:rPr>
              <w:fldChar w:fldCharType="begin"/>
            </w:r>
            <w:r w:rsidRPr="00E72529">
              <w:rPr>
                <w:rFonts w:ascii="Calibri" w:hAnsi="Calibri"/>
                <w:bCs/>
                <w:sz w:val="20"/>
              </w:rPr>
              <w:instrText>PAGE</w:instrText>
            </w:r>
            <w:r w:rsidRPr="00E72529">
              <w:rPr>
                <w:rFonts w:ascii="Calibri" w:hAnsi="Calibri"/>
                <w:bCs/>
                <w:sz w:val="20"/>
              </w:rPr>
              <w:fldChar w:fldCharType="separate"/>
            </w:r>
            <w:r w:rsidR="00FC039D" w:rsidRPr="00E72529">
              <w:rPr>
                <w:rFonts w:ascii="Calibri" w:hAnsi="Calibri"/>
                <w:bCs/>
                <w:noProof/>
                <w:sz w:val="20"/>
              </w:rPr>
              <w:t>1</w:t>
            </w:r>
            <w:r w:rsidRPr="00E72529">
              <w:rPr>
                <w:rFonts w:ascii="Calibri" w:hAnsi="Calibri"/>
                <w:bCs/>
                <w:sz w:val="20"/>
              </w:rPr>
              <w:fldChar w:fldCharType="end"/>
            </w:r>
            <w:r w:rsidRPr="00E72529">
              <w:rPr>
                <w:rFonts w:ascii="Calibri" w:hAnsi="Calibri"/>
                <w:sz w:val="20"/>
              </w:rPr>
              <w:t>/</w:t>
            </w:r>
            <w:r w:rsidRPr="00E72529">
              <w:rPr>
                <w:rFonts w:ascii="Calibri" w:hAnsi="Calibri"/>
                <w:bCs/>
                <w:sz w:val="20"/>
              </w:rPr>
              <w:fldChar w:fldCharType="begin"/>
            </w:r>
            <w:r w:rsidRPr="00E72529">
              <w:rPr>
                <w:rFonts w:ascii="Calibri" w:hAnsi="Calibri"/>
                <w:bCs/>
                <w:sz w:val="20"/>
              </w:rPr>
              <w:instrText>NUMPAGES</w:instrText>
            </w:r>
            <w:r w:rsidRPr="00E72529">
              <w:rPr>
                <w:rFonts w:ascii="Calibri" w:hAnsi="Calibri"/>
                <w:bCs/>
                <w:sz w:val="20"/>
              </w:rPr>
              <w:fldChar w:fldCharType="separate"/>
            </w:r>
            <w:r w:rsidR="00FC039D" w:rsidRPr="00E72529">
              <w:rPr>
                <w:rFonts w:ascii="Calibri" w:hAnsi="Calibri"/>
                <w:bCs/>
                <w:noProof/>
                <w:sz w:val="20"/>
              </w:rPr>
              <w:t>6</w:t>
            </w:r>
            <w:r w:rsidRPr="00E72529">
              <w:rPr>
                <w:rFonts w:ascii="Calibri" w:hAnsi="Calibri"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124" w:rsidRDefault="00D60124">
      <w:r>
        <w:separator/>
      </w:r>
    </w:p>
  </w:footnote>
  <w:footnote w:type="continuationSeparator" w:id="0">
    <w:p w:rsidR="00D60124" w:rsidRDefault="00D60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6C6D94" w:rsidRPr="00373CF4" w:rsidTr="002A42DE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6C6D94" w:rsidRPr="002A42DE" w:rsidRDefault="006C6D94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6C6D94" w:rsidRDefault="006C6D94" w:rsidP="00437662">
          <w:pPr>
            <w:pStyle w:val="glavanaslov"/>
          </w:pPr>
          <w:r>
            <w:t xml:space="preserve">Cesta železarjev 6, 4270 Jesenice </w:t>
          </w:r>
        </w:p>
        <w:p w:rsidR="006C6D94" w:rsidRDefault="006C6D94" w:rsidP="00437662">
          <w:pPr>
            <w:pStyle w:val="glavanaslov"/>
          </w:pPr>
          <w:r>
            <w:t>T: 04 58 69 200</w:t>
          </w:r>
        </w:p>
        <w:p w:rsidR="006C6D94" w:rsidRDefault="006C6D94" w:rsidP="00437662">
          <w:pPr>
            <w:pStyle w:val="glavanaslov"/>
          </w:pPr>
          <w:r>
            <w:t>E: obcina.jesenice@jesenice.si</w:t>
          </w:r>
        </w:p>
        <w:p w:rsidR="006C6D94" w:rsidRPr="002A42DE" w:rsidRDefault="006C6D94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6C6D94" w:rsidRPr="002A42DE" w:rsidRDefault="006C6D94" w:rsidP="00441732">
    <w:pPr>
      <w:pStyle w:val="Glava"/>
      <w:rPr>
        <w:rFonts w:ascii="Calibri" w:hAnsi="Calibri"/>
        <w:sz w:val="22"/>
        <w:szCs w:val="22"/>
      </w:rPr>
    </w:pPr>
    <w:r w:rsidRPr="002A42DE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7B5CC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BDD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423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7E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337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67BC5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52C8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2DE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090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4702"/>
    <w:rsid w:val="003652F1"/>
    <w:rsid w:val="0036575E"/>
    <w:rsid w:val="00365808"/>
    <w:rsid w:val="00366483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5BE3"/>
    <w:rsid w:val="003764BF"/>
    <w:rsid w:val="0037678B"/>
    <w:rsid w:val="00376CFC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216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66B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A55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87F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77C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2F68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E7D72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674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6D94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729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4D35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280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079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0C48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25C1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3BDD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63D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4A55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0C83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17FD5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576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7DC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140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124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ADC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38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529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12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287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39D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BC89A60"/>
  <w15:docId w15:val="{66026888-52E2-40BA-A4EC-8DA014D8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.resman@jesenice.si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a.resman@jesenice.s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ea.resman@jesenice.s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a.resman@jesenice.si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B6D74F-861B-4AD4-93B4-9A1FAB1A9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33</TotalTime>
  <Pages>6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5134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11</cp:revision>
  <cp:lastPrinted>2019-12-06T08:02:00Z</cp:lastPrinted>
  <dcterms:created xsi:type="dcterms:W3CDTF">2023-03-21T08:05:00Z</dcterms:created>
  <dcterms:modified xsi:type="dcterms:W3CDTF">2023-03-23T13:37:00Z</dcterms:modified>
</cp:coreProperties>
</file>